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E2D" w:rsidRPr="005721F7" w:rsidRDefault="000E7E2D" w:rsidP="005721F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721F7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0E7E2D" w:rsidRPr="005721F7" w:rsidRDefault="000E7E2D" w:rsidP="005721F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721F7">
        <w:rPr>
          <w:rFonts w:ascii="Times New Roman" w:hAnsi="Times New Roman"/>
          <w:b/>
          <w:sz w:val="28"/>
          <w:szCs w:val="28"/>
        </w:rPr>
        <w:t>УСТЬ-ТАРКСКОГО СЕЛЬСОВЕТА</w:t>
      </w:r>
    </w:p>
    <w:p w:rsidR="000E7E2D" w:rsidRPr="005721F7" w:rsidRDefault="000E7E2D" w:rsidP="005721F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721F7">
        <w:rPr>
          <w:rFonts w:ascii="Times New Roman" w:hAnsi="Times New Roman"/>
          <w:b/>
          <w:sz w:val="28"/>
          <w:szCs w:val="28"/>
        </w:rPr>
        <w:t>УСТЬ-ТАРКСКОГО РАЙОНА</w:t>
      </w:r>
    </w:p>
    <w:p w:rsidR="000E7E2D" w:rsidRPr="005721F7" w:rsidRDefault="000E7E2D" w:rsidP="005721F7">
      <w:pPr>
        <w:jc w:val="center"/>
        <w:rPr>
          <w:rFonts w:ascii="Times New Roman" w:hAnsi="Times New Roman"/>
          <w:b/>
          <w:sz w:val="28"/>
          <w:szCs w:val="28"/>
        </w:rPr>
      </w:pPr>
      <w:r w:rsidRPr="005721F7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0E7E2D" w:rsidRPr="005721F7" w:rsidRDefault="000E7E2D" w:rsidP="005721F7">
      <w:pPr>
        <w:jc w:val="center"/>
        <w:rPr>
          <w:rFonts w:ascii="Times New Roman" w:hAnsi="Times New Roman"/>
          <w:b/>
          <w:sz w:val="28"/>
          <w:szCs w:val="28"/>
        </w:rPr>
      </w:pPr>
      <w:r w:rsidRPr="005721F7">
        <w:rPr>
          <w:rFonts w:ascii="Times New Roman" w:hAnsi="Times New Roman"/>
          <w:b/>
          <w:sz w:val="28"/>
          <w:szCs w:val="28"/>
        </w:rPr>
        <w:t>(четвертого созыва)</w:t>
      </w:r>
    </w:p>
    <w:p w:rsidR="000E7E2D" w:rsidRPr="005721F7" w:rsidRDefault="000E7E2D" w:rsidP="005721F7">
      <w:pPr>
        <w:jc w:val="center"/>
        <w:rPr>
          <w:rFonts w:ascii="Times New Roman" w:hAnsi="Times New Roman"/>
          <w:b/>
          <w:sz w:val="28"/>
          <w:szCs w:val="28"/>
        </w:rPr>
      </w:pPr>
      <w:r w:rsidRPr="005721F7">
        <w:rPr>
          <w:rFonts w:ascii="Times New Roman" w:hAnsi="Times New Roman"/>
          <w:b/>
          <w:sz w:val="28"/>
          <w:szCs w:val="28"/>
        </w:rPr>
        <w:t>РЕШЕНИЕ</w:t>
      </w:r>
    </w:p>
    <w:p w:rsidR="000E7E2D" w:rsidRPr="005721F7" w:rsidRDefault="000E7E2D" w:rsidP="005721F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 сорок третьей  сессии</w:t>
      </w:r>
      <w:r w:rsidRPr="005721F7">
        <w:rPr>
          <w:rFonts w:ascii="Times New Roman" w:hAnsi="Times New Roman"/>
          <w:b/>
          <w:sz w:val="28"/>
          <w:szCs w:val="28"/>
        </w:rPr>
        <w:t>)</w:t>
      </w:r>
    </w:p>
    <w:p w:rsidR="000E7E2D" w:rsidRDefault="000E7E2D" w:rsidP="005721F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от </w:t>
      </w:r>
      <w:r w:rsidRPr="005721F7">
        <w:rPr>
          <w:rFonts w:ascii="Times New Roman" w:hAnsi="Times New Roman"/>
          <w:b/>
          <w:sz w:val="28"/>
          <w:szCs w:val="28"/>
          <w:lang w:eastAsia="ru-RU"/>
        </w:rPr>
        <w:t xml:space="preserve">23.12.2014      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</w:t>
      </w:r>
      <w:r w:rsidRPr="005721F7">
        <w:rPr>
          <w:rFonts w:ascii="Times New Roman" w:hAnsi="Times New Roman"/>
          <w:b/>
          <w:sz w:val="28"/>
          <w:szCs w:val="28"/>
          <w:lang w:eastAsia="ru-RU"/>
        </w:rPr>
        <w:t xml:space="preserve">  №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281</w:t>
      </w:r>
    </w:p>
    <w:p w:rsidR="000E7E2D" w:rsidRPr="005721F7" w:rsidRDefault="000E7E2D" w:rsidP="005721F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E7E2D" w:rsidRDefault="000E7E2D" w:rsidP="001E6B20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  <w:lang w:eastAsia="ru-RU"/>
        </w:rPr>
      </w:pPr>
      <w:r w:rsidRPr="001E6B20">
        <w:rPr>
          <w:rFonts w:ascii="Times New Roman" w:hAnsi="Times New Roman"/>
          <w:b/>
          <w:sz w:val="28"/>
          <w:szCs w:val="28"/>
          <w:lang w:eastAsia="ru-RU"/>
        </w:rPr>
        <w:t>О плане правотворческой деятельности Совета депутатов Усть-Таркского сельсовета.</w:t>
      </w:r>
      <w:r w:rsidRPr="001E6B20">
        <w:rPr>
          <w:rFonts w:ascii="Times New Roman" w:hAnsi="Times New Roman"/>
          <w:b/>
          <w:sz w:val="28"/>
          <w:szCs w:val="24"/>
          <w:lang w:eastAsia="ru-RU"/>
        </w:rPr>
        <w:t>  </w:t>
      </w:r>
    </w:p>
    <w:p w:rsidR="000E7E2D" w:rsidRPr="001E6B20" w:rsidRDefault="000E7E2D" w:rsidP="001E6B2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E7E2D" w:rsidRPr="00060A1C" w:rsidRDefault="000E7E2D" w:rsidP="005721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0A1C">
        <w:rPr>
          <w:rFonts w:ascii="Times New Roman" w:hAnsi="Times New Roman"/>
          <w:sz w:val="28"/>
          <w:szCs w:val="24"/>
          <w:lang w:eastAsia="ru-RU"/>
        </w:rPr>
        <w:t xml:space="preserve">В целях укрепления законности и улучшения правотворческой деятельности </w:t>
      </w:r>
      <w:r>
        <w:rPr>
          <w:rFonts w:ascii="Times New Roman" w:hAnsi="Times New Roman"/>
          <w:sz w:val="28"/>
          <w:szCs w:val="24"/>
          <w:lang w:eastAsia="ru-RU"/>
        </w:rPr>
        <w:t>Совета депутатов Усть-Таркского сельсовета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>руководствуясь Федеральным законом № 131 –ФЗ от 06.10.2003 года «Об общих принципах организации местного самоуправления в Российской Федерации», Уставом поселения</w:t>
      </w:r>
      <w:r>
        <w:rPr>
          <w:rFonts w:ascii="Times New Roman" w:hAnsi="Times New Roman"/>
          <w:sz w:val="28"/>
          <w:szCs w:val="24"/>
          <w:lang w:eastAsia="ru-RU"/>
        </w:rPr>
        <w:t>, Совет депутатов решил:</w:t>
      </w:r>
    </w:p>
    <w:p w:rsidR="000E7E2D" w:rsidRPr="00060A1C" w:rsidRDefault="000E7E2D" w:rsidP="005721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0A1C">
        <w:rPr>
          <w:rFonts w:ascii="Times New Roman" w:hAnsi="Times New Roman"/>
          <w:sz w:val="28"/>
          <w:szCs w:val="24"/>
          <w:lang w:eastAsia="ru-RU"/>
        </w:rPr>
        <w:t xml:space="preserve">1. Утвердить прилагаемый План правотворческой деятельности </w:t>
      </w:r>
      <w:r>
        <w:rPr>
          <w:rFonts w:ascii="Times New Roman" w:hAnsi="Times New Roman"/>
          <w:sz w:val="28"/>
          <w:szCs w:val="24"/>
          <w:lang w:eastAsia="ru-RU"/>
        </w:rPr>
        <w:t>Совета депутатов Усть-Таркского сельсовета</w:t>
      </w:r>
      <w:r w:rsidRPr="00060A1C">
        <w:rPr>
          <w:rFonts w:ascii="Times New Roman" w:hAnsi="Times New Roman"/>
          <w:sz w:val="28"/>
          <w:szCs w:val="24"/>
          <w:lang w:eastAsia="ru-RU"/>
        </w:rPr>
        <w:t>.</w:t>
      </w:r>
    </w:p>
    <w:p w:rsidR="000E7E2D" w:rsidRPr="00060A1C" w:rsidRDefault="000E7E2D" w:rsidP="005721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0A1C">
        <w:rPr>
          <w:rFonts w:ascii="Times New Roman" w:hAnsi="Times New Roman"/>
          <w:sz w:val="28"/>
          <w:szCs w:val="24"/>
          <w:lang w:eastAsia="ru-RU"/>
        </w:rPr>
        <w:t xml:space="preserve">2. </w:t>
      </w:r>
      <w:r>
        <w:rPr>
          <w:rFonts w:ascii="Times New Roman" w:hAnsi="Times New Roman"/>
          <w:sz w:val="28"/>
          <w:szCs w:val="24"/>
          <w:lang w:eastAsia="ru-RU"/>
        </w:rPr>
        <w:t>Опубликовать данное решение на официальном сайте Администрации Усть-Таркского сельсовета Усть-Таркского района Новосибирской области</w:t>
      </w:r>
      <w:r w:rsidRPr="00060A1C">
        <w:rPr>
          <w:rFonts w:ascii="Times New Roman" w:hAnsi="Times New Roman"/>
          <w:sz w:val="28"/>
          <w:szCs w:val="24"/>
          <w:lang w:eastAsia="ru-RU"/>
        </w:rPr>
        <w:t>.</w:t>
      </w:r>
    </w:p>
    <w:p w:rsidR="000E7E2D" w:rsidRPr="00060A1C" w:rsidRDefault="000E7E2D" w:rsidP="00060A1C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0A1C">
        <w:rPr>
          <w:rFonts w:ascii="Times New Roman" w:hAnsi="Times New Roman"/>
          <w:sz w:val="28"/>
          <w:szCs w:val="24"/>
          <w:lang w:eastAsia="ru-RU"/>
        </w:rPr>
        <w:t> </w:t>
      </w:r>
    </w:p>
    <w:p w:rsidR="000E7E2D" w:rsidRDefault="000E7E2D" w:rsidP="005721F7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Председатель Совета депутатов</w:t>
      </w:r>
    </w:p>
    <w:p w:rsidR="000E7E2D" w:rsidRDefault="000E7E2D" w:rsidP="005721F7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Усть-Таркского сельсовета </w:t>
      </w:r>
    </w:p>
    <w:p w:rsidR="000E7E2D" w:rsidRDefault="000E7E2D" w:rsidP="005721F7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Усть-Таркского района</w:t>
      </w:r>
    </w:p>
    <w:p w:rsidR="000E7E2D" w:rsidRPr="00060A1C" w:rsidRDefault="000E7E2D" w:rsidP="005721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Новосибирской области                                                             В.Н. Предвечный</w:t>
      </w:r>
    </w:p>
    <w:p w:rsidR="000E7E2D" w:rsidRDefault="000E7E2D" w:rsidP="00060A1C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E7E2D" w:rsidRDefault="000E7E2D" w:rsidP="00060A1C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E7E2D" w:rsidRPr="00060A1C" w:rsidRDefault="000E7E2D" w:rsidP="00060A1C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E7E2D" w:rsidRDefault="000E7E2D" w:rsidP="005721F7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60A1C">
        <w:rPr>
          <w:rFonts w:ascii="Times New Roman" w:hAnsi="Times New Roman"/>
          <w:sz w:val="24"/>
          <w:szCs w:val="24"/>
          <w:lang w:eastAsia="ru-RU"/>
        </w:rPr>
        <w:t> </w:t>
      </w:r>
    </w:p>
    <w:p w:rsidR="000E7E2D" w:rsidRDefault="000E7E2D" w:rsidP="005721F7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E7E2D" w:rsidRDefault="000E7E2D" w:rsidP="005721F7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E7E2D" w:rsidRDefault="000E7E2D" w:rsidP="005721F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E7E2D" w:rsidRDefault="000E7E2D" w:rsidP="005721F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60A1C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</w:t>
      </w:r>
    </w:p>
    <w:p w:rsidR="000E7E2D" w:rsidRPr="00060A1C" w:rsidRDefault="000E7E2D" w:rsidP="005721F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60A1C">
        <w:rPr>
          <w:rFonts w:ascii="Times New Roman" w:hAnsi="Times New Roman"/>
          <w:sz w:val="24"/>
          <w:szCs w:val="24"/>
          <w:lang w:eastAsia="ru-RU"/>
        </w:rPr>
        <w:t xml:space="preserve">        Утвержден</w:t>
      </w:r>
    </w:p>
    <w:p w:rsidR="000E7E2D" w:rsidRDefault="000E7E2D" w:rsidP="005721F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60A1C">
        <w:rPr>
          <w:rFonts w:ascii="Times New Roman" w:hAnsi="Times New Roman"/>
          <w:sz w:val="24"/>
          <w:szCs w:val="24"/>
          <w:lang w:eastAsia="ru-RU"/>
        </w:rPr>
        <w:t xml:space="preserve">  решением </w:t>
      </w:r>
      <w:r>
        <w:rPr>
          <w:rFonts w:ascii="Times New Roman" w:hAnsi="Times New Roman"/>
          <w:sz w:val="24"/>
          <w:szCs w:val="24"/>
          <w:lang w:eastAsia="ru-RU"/>
        </w:rPr>
        <w:t>Совета депутатов</w:t>
      </w:r>
    </w:p>
    <w:p w:rsidR="000E7E2D" w:rsidRDefault="000E7E2D" w:rsidP="005721F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Усть-Таркского сельсовета</w:t>
      </w:r>
    </w:p>
    <w:p w:rsidR="000E7E2D" w:rsidRDefault="000E7E2D" w:rsidP="005721F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Усть-Таркского района Новосибирской области</w:t>
      </w:r>
    </w:p>
    <w:p w:rsidR="000E7E2D" w:rsidRDefault="000E7E2D" w:rsidP="005721F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от 23.12.2014 года № 281</w:t>
      </w:r>
    </w:p>
    <w:p w:rsidR="000E7E2D" w:rsidRPr="00060A1C" w:rsidRDefault="000E7E2D" w:rsidP="005721F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60A1C">
        <w:rPr>
          <w:rFonts w:ascii="Times New Roman" w:hAnsi="Times New Roman"/>
          <w:sz w:val="24"/>
          <w:szCs w:val="24"/>
          <w:lang w:eastAsia="ru-RU"/>
        </w:rPr>
        <w:t> </w:t>
      </w:r>
    </w:p>
    <w:p w:rsidR="000E7E2D" w:rsidRPr="001D2D5A" w:rsidRDefault="000E7E2D" w:rsidP="005721F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60A1C">
        <w:rPr>
          <w:rFonts w:ascii="Times New Roman" w:hAnsi="Times New Roman"/>
          <w:bCs/>
          <w:sz w:val="28"/>
          <w:szCs w:val="32"/>
          <w:lang w:eastAsia="ru-RU"/>
        </w:rPr>
        <w:t>План</w:t>
      </w:r>
      <w:r>
        <w:rPr>
          <w:rFonts w:ascii="Times New Roman" w:hAnsi="Times New Roman"/>
          <w:bCs/>
          <w:sz w:val="28"/>
          <w:szCs w:val="32"/>
          <w:lang w:eastAsia="ru-RU"/>
        </w:rPr>
        <w:t xml:space="preserve"> </w:t>
      </w:r>
      <w:r w:rsidRPr="00060A1C">
        <w:rPr>
          <w:rFonts w:ascii="Times New Roman" w:hAnsi="Times New Roman"/>
          <w:bCs/>
          <w:sz w:val="28"/>
          <w:szCs w:val="28"/>
          <w:lang w:eastAsia="ru-RU"/>
        </w:rPr>
        <w:t xml:space="preserve">правотворческой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060A1C">
        <w:rPr>
          <w:rFonts w:ascii="Times New Roman" w:hAnsi="Times New Roman"/>
          <w:bCs/>
          <w:sz w:val="28"/>
          <w:szCs w:val="28"/>
          <w:lang w:eastAsia="ru-RU"/>
        </w:rPr>
        <w:t>деятельности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Совета Депутатов Усть-Таркского сельсовета Усть-Таркского района Новосибирской области на 2015 год</w:t>
      </w:r>
    </w:p>
    <w:p w:rsidR="000E7E2D" w:rsidRPr="005721F7" w:rsidRDefault="000E7E2D" w:rsidP="005721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21F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февраль </w:t>
      </w:r>
      <w:smartTag w:uri="urn:schemas-microsoft-com:office:smarttags" w:element="metricconverter">
        <w:smartTagPr>
          <w:attr w:name="ProductID" w:val="2015 г"/>
        </w:smartTagPr>
        <w:r w:rsidRPr="005721F7">
          <w:rPr>
            <w:rFonts w:ascii="Times New Roman" w:hAnsi="Times New Roman"/>
            <w:b/>
            <w:bCs/>
            <w:sz w:val="28"/>
            <w:szCs w:val="28"/>
            <w:lang w:eastAsia="ru-RU"/>
          </w:rPr>
          <w:t>201</w:t>
        </w:r>
        <w:r>
          <w:rPr>
            <w:rFonts w:ascii="Times New Roman" w:hAnsi="Times New Roman"/>
            <w:b/>
            <w:bCs/>
            <w:sz w:val="28"/>
            <w:szCs w:val="28"/>
            <w:lang w:eastAsia="ru-RU"/>
          </w:rPr>
          <w:t>5</w:t>
        </w:r>
        <w:r w:rsidRPr="005721F7">
          <w:rPr>
            <w:rFonts w:ascii="Times New Roman" w:hAnsi="Times New Roman"/>
            <w:b/>
            <w:bCs/>
            <w:sz w:val="28"/>
            <w:szCs w:val="28"/>
            <w:lang w:eastAsia="ru-RU"/>
          </w:rPr>
          <w:t xml:space="preserve"> г</w:t>
        </w:r>
      </w:smartTag>
      <w:r w:rsidRPr="005721F7"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</w:p>
    <w:p w:rsidR="000E7E2D" w:rsidRPr="005721F7" w:rsidRDefault="000E7E2D" w:rsidP="005721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21F7">
        <w:rPr>
          <w:rFonts w:ascii="Times New Roman" w:hAnsi="Times New Roman"/>
          <w:sz w:val="28"/>
          <w:szCs w:val="28"/>
          <w:lang w:eastAsia="ru-RU"/>
        </w:rPr>
        <w:t>1. Отчет Главы администрации Усть-Таркского сельсовета за 2014 год</w:t>
      </w:r>
    </w:p>
    <w:p w:rsidR="000E7E2D" w:rsidRPr="005721F7" w:rsidRDefault="000E7E2D" w:rsidP="005721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21F7">
        <w:rPr>
          <w:rFonts w:ascii="Times New Roman" w:hAnsi="Times New Roman"/>
          <w:sz w:val="28"/>
          <w:szCs w:val="28"/>
          <w:lang w:eastAsia="ru-RU"/>
        </w:rPr>
        <w:t>2. Отчет участкового уполномоченного полиции Стерликова А.С.</w:t>
      </w:r>
    </w:p>
    <w:p w:rsidR="000E7E2D" w:rsidRPr="005721F7" w:rsidRDefault="000E7E2D" w:rsidP="005721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21F7">
        <w:rPr>
          <w:rFonts w:ascii="Times New Roman" w:hAnsi="Times New Roman"/>
          <w:sz w:val="28"/>
          <w:szCs w:val="28"/>
          <w:lang w:eastAsia="ru-RU"/>
        </w:rPr>
        <w:t>3. Об исполнении бюджета администрации Усть-Таркского сельсовета за 2014 год.</w:t>
      </w:r>
    </w:p>
    <w:p w:rsidR="000E7E2D" w:rsidRPr="005721F7" w:rsidRDefault="000E7E2D" w:rsidP="005721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21F7">
        <w:rPr>
          <w:rFonts w:ascii="Times New Roman" w:hAnsi="Times New Roman"/>
          <w:sz w:val="28"/>
          <w:szCs w:val="28"/>
          <w:lang w:eastAsia="ru-RU"/>
        </w:rPr>
        <w:t>4. О работе депутата на округе.</w:t>
      </w:r>
    </w:p>
    <w:p w:rsidR="000E7E2D" w:rsidRPr="005721F7" w:rsidRDefault="000E7E2D" w:rsidP="005721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5.Принятие нормативно-правовых актов в соответствии с положениями Федерального закона от 21.07.2014 года № 212-ФЗ «Об основах общественного контроля в Российской Федерации».</w:t>
      </w:r>
    </w:p>
    <w:p w:rsidR="000E7E2D" w:rsidRPr="005721F7" w:rsidRDefault="000E7E2D" w:rsidP="005721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21F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май 201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5</w:t>
      </w:r>
    </w:p>
    <w:p w:rsidR="000E7E2D" w:rsidRPr="005721F7" w:rsidRDefault="000E7E2D" w:rsidP="005721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21F7">
        <w:rPr>
          <w:rFonts w:ascii="Times New Roman" w:hAnsi="Times New Roman"/>
          <w:sz w:val="28"/>
          <w:szCs w:val="28"/>
          <w:lang w:eastAsia="ru-RU"/>
        </w:rPr>
        <w:t>1. О работе учреждений культуры Усть-Таркского сельсовета.</w:t>
      </w:r>
    </w:p>
    <w:p w:rsidR="000E7E2D" w:rsidRPr="005721F7" w:rsidRDefault="000E7E2D" w:rsidP="005721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Pr="005721F7">
        <w:rPr>
          <w:rFonts w:ascii="Times New Roman" w:hAnsi="Times New Roman"/>
          <w:sz w:val="28"/>
          <w:szCs w:val="28"/>
          <w:lang w:eastAsia="ru-RU"/>
        </w:rPr>
        <w:t>. О внесении изменений в положение об аренде муниципального имущества.</w:t>
      </w:r>
    </w:p>
    <w:p w:rsidR="000E7E2D" w:rsidRPr="005721F7" w:rsidRDefault="000E7E2D" w:rsidP="005721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21F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август </w:t>
      </w:r>
      <w:smartTag w:uri="urn:schemas-microsoft-com:office:smarttags" w:element="metricconverter">
        <w:smartTagPr>
          <w:attr w:name="ProductID" w:val="2015 г"/>
        </w:smartTagPr>
        <w:r w:rsidRPr="005721F7">
          <w:rPr>
            <w:rFonts w:ascii="Times New Roman" w:hAnsi="Times New Roman"/>
            <w:b/>
            <w:bCs/>
            <w:sz w:val="28"/>
            <w:szCs w:val="28"/>
            <w:lang w:eastAsia="ru-RU"/>
          </w:rPr>
          <w:t>201</w:t>
        </w:r>
        <w:r>
          <w:rPr>
            <w:rFonts w:ascii="Times New Roman" w:hAnsi="Times New Roman"/>
            <w:b/>
            <w:bCs/>
            <w:sz w:val="28"/>
            <w:szCs w:val="28"/>
            <w:lang w:eastAsia="ru-RU"/>
          </w:rPr>
          <w:t>5</w:t>
        </w:r>
        <w:r w:rsidRPr="005721F7">
          <w:rPr>
            <w:rFonts w:ascii="Times New Roman" w:hAnsi="Times New Roman"/>
            <w:b/>
            <w:bCs/>
            <w:sz w:val="28"/>
            <w:szCs w:val="28"/>
            <w:lang w:eastAsia="ru-RU"/>
          </w:rPr>
          <w:t xml:space="preserve"> г</w:t>
        </w:r>
      </w:smartTag>
      <w:r w:rsidRPr="005721F7"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</w:p>
    <w:p w:rsidR="000E7E2D" w:rsidRPr="005721F7" w:rsidRDefault="000E7E2D" w:rsidP="005721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21F7">
        <w:rPr>
          <w:rFonts w:ascii="Times New Roman" w:hAnsi="Times New Roman"/>
          <w:sz w:val="28"/>
          <w:szCs w:val="28"/>
          <w:lang w:eastAsia="ru-RU"/>
        </w:rPr>
        <w:t>1. Исполнение бюджета администрации Усть-Таркского сельсовета за 1 полугодие 2015 года.</w:t>
      </w:r>
    </w:p>
    <w:p w:rsidR="000E7E2D" w:rsidRPr="005721F7" w:rsidRDefault="000E7E2D" w:rsidP="005721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21F7">
        <w:rPr>
          <w:rFonts w:ascii="Times New Roman" w:hAnsi="Times New Roman"/>
          <w:sz w:val="28"/>
          <w:szCs w:val="28"/>
          <w:lang w:eastAsia="ru-RU"/>
        </w:rPr>
        <w:t>2. Отчет участкового уполномоченного инспектора полиции за 1 полугодие 2015 года.</w:t>
      </w:r>
    </w:p>
    <w:p w:rsidR="000E7E2D" w:rsidRDefault="000E7E2D" w:rsidP="005721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21F7">
        <w:rPr>
          <w:rFonts w:ascii="Times New Roman" w:hAnsi="Times New Roman"/>
          <w:sz w:val="28"/>
          <w:szCs w:val="28"/>
          <w:lang w:eastAsia="ru-RU"/>
        </w:rPr>
        <w:t>3. О работе учреждений культуры</w:t>
      </w:r>
      <w:r>
        <w:rPr>
          <w:rFonts w:ascii="Times New Roman" w:hAnsi="Times New Roman"/>
          <w:sz w:val="28"/>
          <w:szCs w:val="28"/>
          <w:lang w:eastAsia="ru-RU"/>
        </w:rPr>
        <w:t xml:space="preserve"> за 1 полугодие 2015 года</w:t>
      </w:r>
      <w:r w:rsidRPr="005721F7">
        <w:rPr>
          <w:rFonts w:ascii="Times New Roman" w:hAnsi="Times New Roman"/>
          <w:sz w:val="28"/>
          <w:szCs w:val="28"/>
          <w:lang w:eastAsia="ru-RU"/>
        </w:rPr>
        <w:t>.</w:t>
      </w:r>
    </w:p>
    <w:p w:rsidR="000E7E2D" w:rsidRPr="005721F7" w:rsidRDefault="000E7E2D" w:rsidP="005721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4.Принятие нормативно-правовых актов направленных на реализацию положений Федерального закона от 28.06.2014 года № 172-ФЗ «О стратегическом планировании в Российской Федерации».</w:t>
      </w:r>
    </w:p>
    <w:p w:rsidR="000E7E2D" w:rsidRPr="005721F7" w:rsidRDefault="000E7E2D" w:rsidP="005721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21F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декабрь </w:t>
      </w:r>
      <w:smartTag w:uri="urn:schemas-microsoft-com:office:smarttags" w:element="metricconverter">
        <w:smartTagPr>
          <w:attr w:name="ProductID" w:val="2015 г"/>
        </w:smartTagPr>
        <w:r w:rsidRPr="005721F7">
          <w:rPr>
            <w:rFonts w:ascii="Times New Roman" w:hAnsi="Times New Roman"/>
            <w:b/>
            <w:bCs/>
            <w:sz w:val="28"/>
            <w:szCs w:val="28"/>
            <w:lang w:eastAsia="ru-RU"/>
          </w:rPr>
          <w:t>201</w:t>
        </w:r>
        <w:r>
          <w:rPr>
            <w:rFonts w:ascii="Times New Roman" w:hAnsi="Times New Roman"/>
            <w:b/>
            <w:bCs/>
            <w:sz w:val="28"/>
            <w:szCs w:val="28"/>
            <w:lang w:eastAsia="ru-RU"/>
          </w:rPr>
          <w:t>5</w:t>
        </w:r>
        <w:r w:rsidRPr="005721F7">
          <w:rPr>
            <w:rFonts w:ascii="Times New Roman" w:hAnsi="Times New Roman"/>
            <w:b/>
            <w:bCs/>
            <w:sz w:val="28"/>
            <w:szCs w:val="28"/>
            <w:lang w:eastAsia="ru-RU"/>
          </w:rPr>
          <w:t xml:space="preserve"> г</w:t>
        </w:r>
      </w:smartTag>
      <w:r w:rsidRPr="005721F7"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</w:p>
    <w:p w:rsidR="000E7E2D" w:rsidRPr="005721F7" w:rsidRDefault="000E7E2D" w:rsidP="005721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21F7">
        <w:rPr>
          <w:rFonts w:ascii="Times New Roman" w:hAnsi="Times New Roman"/>
          <w:sz w:val="28"/>
          <w:szCs w:val="28"/>
          <w:lang w:eastAsia="ru-RU"/>
        </w:rPr>
        <w:t>1. Исполнение бюджета за 2015 год.</w:t>
      </w:r>
    </w:p>
    <w:p w:rsidR="000E7E2D" w:rsidRPr="005721F7" w:rsidRDefault="000E7E2D" w:rsidP="005721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21F7">
        <w:rPr>
          <w:rFonts w:ascii="Times New Roman" w:hAnsi="Times New Roman"/>
          <w:sz w:val="28"/>
          <w:szCs w:val="28"/>
          <w:lang w:eastAsia="ru-RU"/>
        </w:rPr>
        <w:t>2. О работе административной комиссии при Администрации Усть-Таркского сельсовета.</w:t>
      </w:r>
    </w:p>
    <w:p w:rsidR="000E7E2D" w:rsidRPr="005721F7" w:rsidRDefault="000E7E2D" w:rsidP="005721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21F7">
        <w:rPr>
          <w:rFonts w:ascii="Times New Roman" w:hAnsi="Times New Roman"/>
          <w:sz w:val="28"/>
          <w:szCs w:val="28"/>
          <w:lang w:eastAsia="ru-RU"/>
        </w:rPr>
        <w:t>3. О бюджете Усть-Таркского  сельсовета на 2016 год и плановый период 2017-2018 гг.</w:t>
      </w:r>
    </w:p>
    <w:p w:rsidR="000E7E2D" w:rsidRPr="005721F7" w:rsidRDefault="000E7E2D" w:rsidP="005721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21F7">
        <w:rPr>
          <w:rFonts w:ascii="Times New Roman" w:hAnsi="Times New Roman"/>
          <w:sz w:val="28"/>
          <w:szCs w:val="28"/>
          <w:lang w:eastAsia="ru-RU"/>
        </w:rPr>
        <w:t>На заседаниях Совета депутатов Усть-Таркского сельсовета Усть-Таркского района Новосибирской области могут рассматриваться вопросы, не включенные в данный план. Для рассмотрения иных вопросов не включенных в план работы не требуется внесение изменений в план правотв</w:t>
      </w:r>
      <w:r>
        <w:rPr>
          <w:rFonts w:ascii="Times New Roman" w:hAnsi="Times New Roman"/>
          <w:sz w:val="28"/>
          <w:szCs w:val="28"/>
          <w:lang w:eastAsia="ru-RU"/>
        </w:rPr>
        <w:t>орческой инициативы</w:t>
      </w:r>
      <w:bookmarkStart w:id="0" w:name="_GoBack"/>
      <w:bookmarkEnd w:id="0"/>
      <w:r w:rsidRPr="005721F7">
        <w:rPr>
          <w:rFonts w:ascii="Times New Roman" w:hAnsi="Times New Roman"/>
          <w:sz w:val="28"/>
          <w:szCs w:val="28"/>
          <w:lang w:eastAsia="ru-RU"/>
        </w:rPr>
        <w:t xml:space="preserve"> Совета депутатов.</w:t>
      </w:r>
    </w:p>
    <w:sectPr w:rsidR="000E7E2D" w:rsidRPr="005721F7" w:rsidSect="00304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561F"/>
    <w:rsid w:val="00060A1C"/>
    <w:rsid w:val="00071C57"/>
    <w:rsid w:val="000B7971"/>
    <w:rsid w:val="000E7E2D"/>
    <w:rsid w:val="00126A21"/>
    <w:rsid w:val="001B5543"/>
    <w:rsid w:val="001D2D5A"/>
    <w:rsid w:val="001D3413"/>
    <w:rsid w:val="001E6B20"/>
    <w:rsid w:val="0020362B"/>
    <w:rsid w:val="002132A0"/>
    <w:rsid w:val="00260F4F"/>
    <w:rsid w:val="00304EE3"/>
    <w:rsid w:val="00391EC0"/>
    <w:rsid w:val="0040560B"/>
    <w:rsid w:val="004C640D"/>
    <w:rsid w:val="005721F7"/>
    <w:rsid w:val="00581D76"/>
    <w:rsid w:val="005A06AC"/>
    <w:rsid w:val="005D00F2"/>
    <w:rsid w:val="008E7140"/>
    <w:rsid w:val="00903027"/>
    <w:rsid w:val="00983EAD"/>
    <w:rsid w:val="00A43298"/>
    <w:rsid w:val="00A93360"/>
    <w:rsid w:val="00AC2693"/>
    <w:rsid w:val="00C1261E"/>
    <w:rsid w:val="00C5561F"/>
    <w:rsid w:val="00D1378E"/>
    <w:rsid w:val="00F64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EE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60A1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26A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C640D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838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174</TotalTime>
  <Pages>2</Pages>
  <Words>441</Words>
  <Characters>2517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Фёдорова</cp:lastModifiedBy>
  <cp:revision>14</cp:revision>
  <cp:lastPrinted>2015-01-29T08:27:00Z</cp:lastPrinted>
  <dcterms:created xsi:type="dcterms:W3CDTF">2013-12-24T03:52:00Z</dcterms:created>
  <dcterms:modified xsi:type="dcterms:W3CDTF">2015-01-29T08:28:00Z</dcterms:modified>
</cp:coreProperties>
</file>